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49C1572B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FD4A85" w:rsidRPr="00FD4A85">
        <w:rPr>
          <w:rFonts w:cs="Arial"/>
          <w:b/>
          <w:sz w:val="28"/>
          <w:szCs w:val="28"/>
        </w:rPr>
        <w:t>RP-251170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>Agenda Item:</w:t>
      </w:r>
      <w:r>
        <w:tab/>
      </w:r>
      <w:r w:rsidR="00CF0500">
        <w:t>16.1</w:t>
      </w:r>
    </w:p>
    <w:p w14:paraId="6A0057C7" w14:textId="7E728598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</w:p>
    <w:p w14:paraId="2A34585E" w14:textId="447F4104" w:rsidR="006F0FFF" w:rsidRDefault="006F0FFF" w:rsidP="006F0FFF">
      <w:pPr>
        <w:pStyle w:val="3GPPheader"/>
      </w:pPr>
      <w:r>
        <w:t>Title:</w:t>
      </w:r>
      <w:r>
        <w:tab/>
      </w:r>
      <w:r w:rsidR="00F54436">
        <w:t xml:space="preserve">On Self-Organizing Networks </w:t>
      </w:r>
      <w:r w:rsidR="00170120">
        <w:t xml:space="preserve">Requirements </w:t>
      </w:r>
      <w:r w:rsidR="00F54436">
        <w:t>in 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6678DCC" w:rsidR="00213DA3" w:rsidRPr="009E4AD6" w:rsidRDefault="009A0668" w:rsidP="00213DA3">
      <w:pPr>
        <w:rPr>
          <w:iCs/>
        </w:rPr>
      </w:pPr>
      <w:r w:rsidRPr="7133C710">
        <w:t xml:space="preserve">The </w:t>
      </w:r>
      <w:r w:rsidR="008D6328">
        <w:rPr>
          <w:iCs/>
        </w:rPr>
        <w:t xml:space="preserve">Self-Organizing Networks (SON) </w:t>
      </w:r>
      <w:r w:rsidRPr="7133C710">
        <w:t xml:space="preserve">feature </w:t>
      </w:r>
      <w:r w:rsidR="008D6328">
        <w:rPr>
          <w:iCs/>
        </w:rPr>
        <w:t>has been considered a key enabler for a proactive, predictive and autonomous network</w:t>
      </w:r>
      <w:r w:rsidR="00294CA5" w:rsidRPr="7133C710">
        <w:t xml:space="preserve"> operation</w:t>
      </w:r>
      <w:r w:rsidR="008D6328">
        <w:rPr>
          <w:iCs/>
        </w:rPr>
        <w:t xml:space="preserve"> since </w:t>
      </w:r>
      <w:r w:rsidR="007A5A25">
        <w:rPr>
          <w:iCs/>
        </w:rPr>
        <w:t xml:space="preserve">its </w:t>
      </w:r>
      <w:r w:rsidR="008D6328">
        <w:rPr>
          <w:iCs/>
        </w:rPr>
        <w:t>introduction in LTE</w:t>
      </w:r>
      <w:r w:rsidR="007A5A25">
        <w:rPr>
          <w:iCs/>
        </w:rPr>
        <w:t>.</w:t>
      </w:r>
      <w:r w:rsidR="008D6328">
        <w:rPr>
          <w:iCs/>
        </w:rPr>
        <w:t xml:space="preserve"> </w:t>
      </w:r>
      <w:r w:rsidR="007A5A25">
        <w:rPr>
          <w:iCs/>
        </w:rPr>
        <w:t>S</w:t>
      </w:r>
      <w:r w:rsidR="008D6328">
        <w:rPr>
          <w:iCs/>
        </w:rPr>
        <w:t>ome SON features have been crucial from day one to ensure a seamless roll-out of the network. With the introduction of 6G, it can be expected that autonomous solutions will</w:t>
      </w:r>
      <w:r w:rsidR="009F569B">
        <w:rPr>
          <w:iCs/>
        </w:rPr>
        <w:t xml:space="preserve"> be needed, including both </w:t>
      </w:r>
      <w:r w:rsidR="009836C7">
        <w:rPr>
          <w:iCs/>
        </w:rPr>
        <w:t xml:space="preserve">traditional, rule-based </w:t>
      </w:r>
      <w:r w:rsidR="009F569B">
        <w:rPr>
          <w:iCs/>
        </w:rPr>
        <w:t>SON solutions, as well as more AI based SON solutions.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37208536" w14:textId="698D2EA9" w:rsidR="00D04991" w:rsidRPr="00AD31AF" w:rsidRDefault="00B1126C" w:rsidP="00AD31AF">
      <w:pPr>
        <w:rPr>
          <w:rFonts w:cs="Arial"/>
          <w:iCs/>
        </w:rPr>
      </w:pPr>
      <w:r>
        <w:rPr>
          <w:rFonts w:cs="Arial"/>
          <w:iCs/>
        </w:rPr>
        <w:t>Already from day one</w:t>
      </w:r>
      <w:r w:rsidR="006D76FD" w:rsidRPr="7133C710">
        <w:rPr>
          <w:rFonts w:cs="Arial"/>
        </w:rPr>
        <w:t xml:space="preserve"> of 6G</w:t>
      </w:r>
      <w:r>
        <w:rPr>
          <w:rFonts w:cs="Arial"/>
          <w:iCs/>
        </w:rPr>
        <w:t xml:space="preserve">, some important SON features are needed in the network for configuration and optimization. </w:t>
      </w:r>
      <w:r w:rsidR="00870B38">
        <w:rPr>
          <w:rFonts w:cs="Arial"/>
          <w:iCs/>
        </w:rPr>
        <w:t xml:space="preserve">Some of these features work better in a centralized manner, and some are more suitable </w:t>
      </w:r>
      <w:r w:rsidR="006B3356">
        <w:rPr>
          <w:rFonts w:cs="Arial"/>
          <w:iCs/>
        </w:rPr>
        <w:t xml:space="preserve">for </w:t>
      </w:r>
      <w:r w:rsidR="009836C7">
        <w:rPr>
          <w:rFonts w:cs="Arial"/>
          <w:iCs/>
        </w:rPr>
        <w:t>a distributed</w:t>
      </w:r>
      <w:r w:rsidR="006B3356">
        <w:rPr>
          <w:rFonts w:cs="Arial"/>
          <w:iCs/>
        </w:rPr>
        <w:t xml:space="preserve"> deployment</w:t>
      </w:r>
      <w:r w:rsidR="00870B38">
        <w:rPr>
          <w:rFonts w:cs="Arial"/>
          <w:iCs/>
        </w:rPr>
        <w:t xml:space="preserve">. </w:t>
      </w:r>
      <w:r w:rsidR="00FD0D11">
        <w:rPr>
          <w:rFonts w:cs="Arial"/>
          <w:iCs/>
        </w:rPr>
        <w:t xml:space="preserve">In the past, </w:t>
      </w:r>
      <w:r w:rsidR="00777BC0">
        <w:rPr>
          <w:rFonts w:cs="Arial"/>
          <w:iCs/>
        </w:rPr>
        <w:t xml:space="preserve">SON </w:t>
      </w:r>
      <w:r w:rsidR="000A14C2">
        <w:rPr>
          <w:rFonts w:cs="Arial"/>
          <w:iCs/>
        </w:rPr>
        <w:t>feature</w:t>
      </w:r>
      <w:r w:rsidR="00FD0D11">
        <w:rPr>
          <w:rFonts w:cs="Arial"/>
          <w:iCs/>
        </w:rPr>
        <w:t>s</w:t>
      </w:r>
      <w:r w:rsidR="00777BC0">
        <w:rPr>
          <w:rFonts w:cs="Arial"/>
          <w:iCs/>
        </w:rPr>
        <w:t xml:space="preserve"> have been associated to rule</w:t>
      </w:r>
      <w:r w:rsidR="00FB7F9B">
        <w:rPr>
          <w:rFonts w:cs="Arial"/>
          <w:iCs/>
        </w:rPr>
        <w:t>-</w:t>
      </w:r>
      <w:r w:rsidR="00777BC0">
        <w:rPr>
          <w:rFonts w:cs="Arial"/>
          <w:iCs/>
        </w:rPr>
        <w:t xml:space="preserve">based processes. However, </w:t>
      </w:r>
      <w:r w:rsidR="000A14C2">
        <w:rPr>
          <w:rFonts w:cs="Arial"/>
          <w:iCs/>
        </w:rPr>
        <w:t xml:space="preserve">such solutions should be agnostic </w:t>
      </w:r>
      <w:r w:rsidR="00281808">
        <w:rPr>
          <w:rFonts w:cs="Arial"/>
          <w:iCs/>
        </w:rPr>
        <w:t xml:space="preserve">with regards </w:t>
      </w:r>
      <w:r w:rsidR="000A14C2">
        <w:rPr>
          <w:rFonts w:cs="Arial"/>
          <w:iCs/>
        </w:rPr>
        <w:t>to how automation is achieved, namely they should be designed to host rule</w:t>
      </w:r>
      <w:r w:rsidR="00D454A7">
        <w:rPr>
          <w:rFonts w:cs="Arial"/>
          <w:iCs/>
        </w:rPr>
        <w:t>-</w:t>
      </w:r>
      <w:r w:rsidR="000A14C2">
        <w:rPr>
          <w:rFonts w:cs="Arial"/>
          <w:iCs/>
        </w:rPr>
        <w:t xml:space="preserve">based and </w:t>
      </w:r>
      <w:r w:rsidR="003E535A">
        <w:rPr>
          <w:rFonts w:cs="Arial"/>
          <w:iCs/>
        </w:rPr>
        <w:t>non-rule-based processes</w:t>
      </w:r>
      <w:r w:rsidR="00870B38">
        <w:rPr>
          <w:rFonts w:cs="Arial"/>
          <w:iCs/>
        </w:rPr>
        <w:t>. 3GPP need to agree on what requirements there should be on SON</w:t>
      </w:r>
      <w:r w:rsidR="00F71366">
        <w:rPr>
          <w:rFonts w:cs="Arial"/>
          <w:iCs/>
        </w:rPr>
        <w:t xml:space="preserve"> in 6G</w:t>
      </w:r>
      <w:r w:rsidR="00870B38">
        <w:rPr>
          <w:rFonts w:cs="Arial"/>
          <w:iCs/>
        </w:rPr>
        <w:t>.</w:t>
      </w: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62A54D04" w14:textId="15043EAF" w:rsidR="00F54436" w:rsidRPr="003B28A7" w:rsidRDefault="00F54436" w:rsidP="00F5443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zh-CN"/>
        </w:rPr>
      </w:pPr>
      <w:r>
        <w:rPr>
          <w:rFonts w:eastAsia="Times New Roman" w:cs="Times New Roman"/>
          <w:sz w:val="32"/>
          <w:szCs w:val="20"/>
          <w:lang w:val="en-GB" w:eastAsia="zh-CN"/>
        </w:rPr>
        <w:t xml:space="preserve">5.X 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>Easy operation and Self Organization requirements</w:t>
      </w:r>
    </w:p>
    <w:p w14:paraId="7A887116" w14:textId="20D90083" w:rsidR="00F54436" w:rsidRPr="003B28A7" w:rsidRDefault="00F54436" w:rsidP="00F5443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Cs w:val="20"/>
        </w:rPr>
      </w:pPr>
      <w:r w:rsidRPr="003B28A7">
        <w:rPr>
          <w:rFonts w:ascii="Times New Roman" w:eastAsia="MS Mincho" w:hAnsi="Times New Roman" w:cs="Times New Roman"/>
          <w:szCs w:val="20"/>
        </w:rPr>
        <w:t xml:space="preserve">The </w:t>
      </w:r>
      <w:r w:rsidR="00DC2DA7">
        <w:rPr>
          <w:rFonts w:ascii="Times New Roman" w:eastAsia="MS Mincho" w:hAnsi="Times New Roman" w:cs="Times New Roman"/>
          <w:szCs w:val="20"/>
        </w:rPr>
        <w:t>6GR and 6G R</w:t>
      </w:r>
      <w:r w:rsidRPr="003B28A7">
        <w:rPr>
          <w:rFonts w:ascii="Times New Roman" w:eastAsia="MS Mincho" w:hAnsi="Times New Roman" w:cs="Times New Roman"/>
          <w:szCs w:val="20"/>
        </w:rPr>
        <w:t xml:space="preserve">AN </w:t>
      </w:r>
      <w:r w:rsidR="00DC2DA7">
        <w:rPr>
          <w:rFonts w:ascii="Times New Roman" w:eastAsia="MS Mincho" w:hAnsi="Times New Roman" w:cs="Times New Roman"/>
          <w:szCs w:val="20"/>
        </w:rPr>
        <w:t xml:space="preserve">architecture </w:t>
      </w:r>
      <w:r w:rsidRPr="003B28A7">
        <w:rPr>
          <w:rFonts w:ascii="Times New Roman" w:eastAsia="MS Mincho" w:hAnsi="Times New Roman" w:cs="Times New Roman"/>
          <w:szCs w:val="20"/>
        </w:rPr>
        <w:t>shall be designed to fulfil</w:t>
      </w:r>
      <w:r w:rsidRPr="003B28A7">
        <w:rPr>
          <w:rFonts w:ascii="Times New Roman" w:eastAsia="Times New Roman" w:hAnsi="Times New Roman" w:cs="Times New Roman"/>
          <w:szCs w:val="20"/>
          <w:lang w:eastAsia="zh-CN"/>
        </w:rPr>
        <w:t>l</w:t>
      </w:r>
      <w:r w:rsidRPr="003B28A7">
        <w:rPr>
          <w:rFonts w:ascii="Times New Roman" w:eastAsia="MS Mincho" w:hAnsi="Times New Roman" w:cs="Times New Roman"/>
          <w:szCs w:val="20"/>
        </w:rPr>
        <w:t xml:space="preserve"> the following requirements:</w:t>
      </w:r>
    </w:p>
    <w:p w14:paraId="5F6742A4" w14:textId="77777777" w:rsidR="00F54436" w:rsidRPr="003B28A7" w:rsidRDefault="00F54436" w:rsidP="00F5443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  <w:r w:rsidRPr="003B28A7">
        <w:rPr>
          <w:rFonts w:ascii="Times New Roman" w:eastAsia="MS Mincho" w:hAnsi="Times New Roman" w:cs="Times New Roman"/>
          <w:szCs w:val="20"/>
        </w:rPr>
        <w:t>-</w:t>
      </w:r>
      <w:r w:rsidRPr="003B28A7">
        <w:rPr>
          <w:rFonts w:ascii="Times New Roman" w:eastAsia="MS Mincho" w:hAnsi="Times New Roman" w:cs="Times New Roman"/>
          <w:szCs w:val="20"/>
        </w:rPr>
        <w:tab/>
        <w:t>RAN shall support the deployment of RAN SON functions in a hybrid manner (distributed and centralized).</w:t>
      </w:r>
    </w:p>
    <w:p w14:paraId="31512216" w14:textId="53004E1F" w:rsidR="009836C7" w:rsidRDefault="00F54436" w:rsidP="009836C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  <w:r w:rsidRPr="003B28A7">
        <w:rPr>
          <w:rFonts w:ascii="Times New Roman" w:eastAsia="MS Mincho" w:hAnsi="Times New Roman" w:cs="Times New Roman"/>
          <w:szCs w:val="20"/>
        </w:rPr>
        <w:t>-</w:t>
      </w:r>
      <w:r w:rsidRPr="003B28A7">
        <w:rPr>
          <w:rFonts w:ascii="Times New Roman" w:eastAsia="MS Mincho" w:hAnsi="Times New Roman" w:cs="Times New Roman"/>
          <w:szCs w:val="20"/>
        </w:rPr>
        <w:tab/>
        <w:t xml:space="preserve">Collaboration and coordination among RAN SON functions </w:t>
      </w:r>
      <w:r w:rsidR="00A43306">
        <w:rPr>
          <w:rFonts w:ascii="Times New Roman" w:eastAsia="MS Mincho" w:hAnsi="Times New Roman" w:cs="Times New Roman"/>
          <w:szCs w:val="20"/>
        </w:rPr>
        <w:t>should</w:t>
      </w:r>
      <w:r w:rsidRPr="003B28A7">
        <w:rPr>
          <w:rFonts w:ascii="Times New Roman" w:eastAsia="MS Mincho" w:hAnsi="Times New Roman" w:cs="Times New Roman"/>
          <w:szCs w:val="20"/>
        </w:rPr>
        <w:t xml:space="preserve"> be </w:t>
      </w:r>
      <w:r w:rsidR="002875F0">
        <w:rPr>
          <w:rFonts w:ascii="Times New Roman" w:eastAsia="MS Mincho" w:hAnsi="Times New Roman" w:cs="Times New Roman"/>
          <w:szCs w:val="20"/>
        </w:rPr>
        <w:t>supported</w:t>
      </w:r>
      <w:r w:rsidR="009836C7">
        <w:rPr>
          <w:rFonts w:ascii="Times New Roman" w:eastAsia="MS Mincho" w:hAnsi="Times New Roman" w:cs="Times New Roman"/>
          <w:szCs w:val="20"/>
        </w:rPr>
        <w:t>, when needed.</w:t>
      </w:r>
    </w:p>
    <w:p w14:paraId="1860485C" w14:textId="40D21338" w:rsidR="003E535A" w:rsidRPr="002875F0" w:rsidRDefault="009836C7" w:rsidP="002875F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  <w:r w:rsidRPr="003B28A7">
        <w:rPr>
          <w:rFonts w:ascii="Times New Roman" w:eastAsia="MS Mincho" w:hAnsi="Times New Roman" w:cs="Times New Roman"/>
          <w:szCs w:val="20"/>
        </w:rPr>
        <w:t>-</w:t>
      </w:r>
      <w:r w:rsidRPr="003B28A7">
        <w:rPr>
          <w:rFonts w:ascii="Times New Roman" w:eastAsia="MS Mincho" w:hAnsi="Times New Roman" w:cs="Times New Roman"/>
          <w:szCs w:val="20"/>
        </w:rPr>
        <w:tab/>
      </w:r>
      <w:r>
        <w:rPr>
          <w:rFonts w:ascii="Times New Roman" w:eastAsia="MS Mincho" w:hAnsi="Times New Roman" w:cs="Times New Roman"/>
          <w:szCs w:val="20"/>
          <w:lang w:val="en-GB"/>
        </w:rPr>
        <w:t>RAN SON functions design should be agnostic to the type of algorithm used to realise the needed functionality</w:t>
      </w:r>
      <w:r w:rsidR="002875F0">
        <w:rPr>
          <w:rFonts w:ascii="Times New Roman" w:eastAsia="MS Mincho" w:hAnsi="Times New Roman" w:cs="Times New Roman"/>
          <w:szCs w:val="20"/>
          <w:lang w:val="en-GB"/>
        </w:rPr>
        <w:t>.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37E7BE3" w14:textId="45367F0F" w:rsidR="008D6328" w:rsidRPr="00E4473C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38.914.</w:t>
      </w:r>
    </w:p>
    <w:sectPr w:rsidR="008D632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44812"/>
    <w:rsid w:val="00057483"/>
    <w:rsid w:val="0007754E"/>
    <w:rsid w:val="00081605"/>
    <w:rsid w:val="00083A18"/>
    <w:rsid w:val="00091BDC"/>
    <w:rsid w:val="000A14C2"/>
    <w:rsid w:val="000C1057"/>
    <w:rsid w:val="0015231B"/>
    <w:rsid w:val="00156673"/>
    <w:rsid w:val="001579F3"/>
    <w:rsid w:val="0016424D"/>
    <w:rsid w:val="00167118"/>
    <w:rsid w:val="00170120"/>
    <w:rsid w:val="0018545F"/>
    <w:rsid w:val="001903EF"/>
    <w:rsid w:val="001940B9"/>
    <w:rsid w:val="001A5D36"/>
    <w:rsid w:val="00201308"/>
    <w:rsid w:val="00213DA3"/>
    <w:rsid w:val="002159CA"/>
    <w:rsid w:val="00217D4B"/>
    <w:rsid w:val="00223CF4"/>
    <w:rsid w:val="00241F95"/>
    <w:rsid w:val="00274843"/>
    <w:rsid w:val="00281808"/>
    <w:rsid w:val="002875F0"/>
    <w:rsid w:val="00294CA5"/>
    <w:rsid w:val="00297F2B"/>
    <w:rsid w:val="00311237"/>
    <w:rsid w:val="00316280"/>
    <w:rsid w:val="00387D84"/>
    <w:rsid w:val="00395061"/>
    <w:rsid w:val="003A1903"/>
    <w:rsid w:val="003B62E6"/>
    <w:rsid w:val="003B6FC1"/>
    <w:rsid w:val="003D48DA"/>
    <w:rsid w:val="003D5321"/>
    <w:rsid w:val="003E535A"/>
    <w:rsid w:val="00421EFB"/>
    <w:rsid w:val="00444213"/>
    <w:rsid w:val="004453BF"/>
    <w:rsid w:val="00452E6C"/>
    <w:rsid w:val="004A2C61"/>
    <w:rsid w:val="004D41F1"/>
    <w:rsid w:val="004E0C79"/>
    <w:rsid w:val="004F3AB7"/>
    <w:rsid w:val="00503F1C"/>
    <w:rsid w:val="00507906"/>
    <w:rsid w:val="00514A69"/>
    <w:rsid w:val="00521D82"/>
    <w:rsid w:val="0053632D"/>
    <w:rsid w:val="00552E50"/>
    <w:rsid w:val="00561FC4"/>
    <w:rsid w:val="005B04AE"/>
    <w:rsid w:val="005E0F38"/>
    <w:rsid w:val="005F22E6"/>
    <w:rsid w:val="00604122"/>
    <w:rsid w:val="006253AB"/>
    <w:rsid w:val="00626B94"/>
    <w:rsid w:val="00642446"/>
    <w:rsid w:val="0066167C"/>
    <w:rsid w:val="006711A8"/>
    <w:rsid w:val="00690CDD"/>
    <w:rsid w:val="006961E8"/>
    <w:rsid w:val="006B3356"/>
    <w:rsid w:val="006D76FD"/>
    <w:rsid w:val="006F0FFF"/>
    <w:rsid w:val="00706213"/>
    <w:rsid w:val="00772E23"/>
    <w:rsid w:val="00777BC0"/>
    <w:rsid w:val="00797164"/>
    <w:rsid w:val="007A5A25"/>
    <w:rsid w:val="007A6BC3"/>
    <w:rsid w:val="007B464F"/>
    <w:rsid w:val="007B53E2"/>
    <w:rsid w:val="008057A0"/>
    <w:rsid w:val="00824F34"/>
    <w:rsid w:val="00836E7B"/>
    <w:rsid w:val="00845B2E"/>
    <w:rsid w:val="00870B38"/>
    <w:rsid w:val="008817F9"/>
    <w:rsid w:val="00892A4F"/>
    <w:rsid w:val="008D6328"/>
    <w:rsid w:val="0091359B"/>
    <w:rsid w:val="00934157"/>
    <w:rsid w:val="009344EB"/>
    <w:rsid w:val="00960C98"/>
    <w:rsid w:val="00964826"/>
    <w:rsid w:val="00974617"/>
    <w:rsid w:val="0098025C"/>
    <w:rsid w:val="00981379"/>
    <w:rsid w:val="009833C1"/>
    <w:rsid w:val="009836C7"/>
    <w:rsid w:val="009A0668"/>
    <w:rsid w:val="009A66DF"/>
    <w:rsid w:val="009B09D3"/>
    <w:rsid w:val="009C2F67"/>
    <w:rsid w:val="009F569B"/>
    <w:rsid w:val="00A10DA3"/>
    <w:rsid w:val="00A35F66"/>
    <w:rsid w:val="00A43306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B1126C"/>
    <w:rsid w:val="00B1265C"/>
    <w:rsid w:val="00B64A15"/>
    <w:rsid w:val="00B67315"/>
    <w:rsid w:val="00B67DCD"/>
    <w:rsid w:val="00BA6F8E"/>
    <w:rsid w:val="00C03CD2"/>
    <w:rsid w:val="00C256E7"/>
    <w:rsid w:val="00C67855"/>
    <w:rsid w:val="00C72CD8"/>
    <w:rsid w:val="00CB589B"/>
    <w:rsid w:val="00CB7C15"/>
    <w:rsid w:val="00CB7C37"/>
    <w:rsid w:val="00CF0500"/>
    <w:rsid w:val="00D04991"/>
    <w:rsid w:val="00D20294"/>
    <w:rsid w:val="00D454A7"/>
    <w:rsid w:val="00D80FE4"/>
    <w:rsid w:val="00DC2DA7"/>
    <w:rsid w:val="00E4473C"/>
    <w:rsid w:val="00E61512"/>
    <w:rsid w:val="00E956E5"/>
    <w:rsid w:val="00EA001C"/>
    <w:rsid w:val="00EB0B04"/>
    <w:rsid w:val="00F54436"/>
    <w:rsid w:val="00F71366"/>
    <w:rsid w:val="00FB7F9B"/>
    <w:rsid w:val="00FD0D11"/>
    <w:rsid w:val="00FD4A85"/>
    <w:rsid w:val="00FE184E"/>
    <w:rsid w:val="00FF0E04"/>
    <w:rsid w:val="4F000B02"/>
    <w:rsid w:val="6AA56908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9D24BBD8-1EE9-4950-B820-E3171B9C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1591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40</cp:revision>
  <dcterms:created xsi:type="dcterms:W3CDTF">2025-05-13T09:30:00Z</dcterms:created>
  <dcterms:modified xsi:type="dcterms:W3CDTF">2025-05-28T16:40:00Z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